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A78" w:rsidRDefault="002C2A78" w:rsidP="00DC0D47">
      <w:pPr>
        <w:pStyle w:val="BodyText"/>
        <w:tabs>
          <w:tab w:val="left" w:pos="5620"/>
        </w:tabs>
        <w:jc w:val="center"/>
        <w:rPr>
          <w:b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5" o:spid="_x0000_s1026" type="#_x0000_t75" alt="герб Н,Б" style="position:absolute;left:0;text-align:left;margin-left:229.9pt;margin-top:7.1pt;width:50.4pt;height:64.8pt;z-index:251658240;visibility:visible" o:allowincell="f">
            <v:imagedata r:id="rId5" o:title=""/>
            <w10:wrap type="topAndBottom"/>
          </v:shape>
        </w:pict>
      </w:r>
      <w:r>
        <w:rPr>
          <w:b/>
          <w:szCs w:val="28"/>
        </w:rPr>
        <w:t>МУНИЦИПАЛЬНОЕ СОБРАНИЕ</w:t>
      </w:r>
    </w:p>
    <w:p w:rsidR="002C2A78" w:rsidRDefault="002C2A78" w:rsidP="00DC0D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НОВОБУРАССКОГО МУНИЦИПАЛЬНОГО РАЙОНА </w:t>
      </w:r>
    </w:p>
    <w:p w:rsidR="002C2A78" w:rsidRDefault="002C2A78" w:rsidP="00DC0D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2C2A78" w:rsidRDefault="002C2A78" w:rsidP="00DC0D4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C2A78" w:rsidRDefault="002C2A78" w:rsidP="00DC0D47">
      <w:pPr>
        <w:pStyle w:val="ConsTitle"/>
        <w:widowControl/>
        <w:tabs>
          <w:tab w:val="left" w:pos="306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2C2A78" w:rsidRPr="00DA2218" w:rsidRDefault="002C2A78" w:rsidP="00DC0D4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18 декабря 2014 года № 248</w:t>
      </w:r>
    </w:p>
    <w:p w:rsidR="002C2A78" w:rsidRPr="008E68E5" w:rsidRDefault="002C2A78" w:rsidP="00DC0D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2A78" w:rsidRPr="008E68E5" w:rsidRDefault="002C2A78" w:rsidP="00DC0D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E68E5">
        <w:rPr>
          <w:rFonts w:ascii="Times New Roman" w:hAnsi="Times New Roman"/>
          <w:b/>
          <w:sz w:val="28"/>
          <w:szCs w:val="28"/>
        </w:rPr>
        <w:t xml:space="preserve">Об отчете главы администрации Новобурасского </w:t>
      </w:r>
    </w:p>
    <w:p w:rsidR="002C2A78" w:rsidRPr="008E68E5" w:rsidRDefault="002C2A78" w:rsidP="00DC0D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E68E5">
        <w:rPr>
          <w:rFonts w:ascii="Times New Roman" w:hAnsi="Times New Roman"/>
          <w:b/>
          <w:sz w:val="28"/>
          <w:szCs w:val="28"/>
        </w:rPr>
        <w:t>муниципального района о результатах своей деятельности</w:t>
      </w:r>
    </w:p>
    <w:p w:rsidR="002C2A78" w:rsidRPr="008E68E5" w:rsidRDefault="002C2A78" w:rsidP="00DC0D47">
      <w:pPr>
        <w:spacing w:after="0"/>
        <w:rPr>
          <w:rFonts w:ascii="Times New Roman" w:hAnsi="Times New Roman"/>
          <w:sz w:val="28"/>
          <w:szCs w:val="28"/>
        </w:rPr>
      </w:pPr>
      <w:r w:rsidRPr="008E68E5">
        <w:rPr>
          <w:rFonts w:ascii="Times New Roman" w:hAnsi="Times New Roman"/>
          <w:sz w:val="28"/>
          <w:szCs w:val="28"/>
        </w:rPr>
        <w:tab/>
      </w:r>
    </w:p>
    <w:p w:rsidR="002C2A78" w:rsidRDefault="002C2A78" w:rsidP="007F3C87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 4 ст. 21</w:t>
      </w:r>
      <w:r w:rsidRPr="008E68E5">
        <w:rPr>
          <w:rFonts w:ascii="Times New Roman" w:hAnsi="Times New Roman"/>
          <w:sz w:val="28"/>
          <w:szCs w:val="28"/>
        </w:rPr>
        <w:t xml:space="preserve"> Устава Новобурасского муниципального района Саратовской области, заслушав отчет главы администрации Новобу</w:t>
      </w:r>
      <w:r>
        <w:rPr>
          <w:rFonts w:ascii="Times New Roman" w:hAnsi="Times New Roman"/>
          <w:sz w:val="28"/>
          <w:szCs w:val="28"/>
        </w:rPr>
        <w:t xml:space="preserve">расского муниципального района </w:t>
      </w:r>
      <w:r w:rsidRPr="008E68E5">
        <w:rPr>
          <w:rFonts w:ascii="Times New Roman" w:hAnsi="Times New Roman"/>
          <w:sz w:val="28"/>
          <w:szCs w:val="28"/>
        </w:rPr>
        <w:t>Светлова М.В.</w:t>
      </w:r>
    </w:p>
    <w:p w:rsidR="002C2A78" w:rsidRPr="008E68E5" w:rsidRDefault="002C2A78" w:rsidP="007F3C87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8E68E5">
        <w:rPr>
          <w:rFonts w:ascii="Times New Roman" w:hAnsi="Times New Roman"/>
          <w:sz w:val="28"/>
          <w:szCs w:val="28"/>
        </w:rPr>
        <w:t>Муниципальное Собрание решило:</w:t>
      </w:r>
    </w:p>
    <w:p w:rsidR="002C2A78" w:rsidRDefault="002C2A78" w:rsidP="00DC0D47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8E68E5">
        <w:rPr>
          <w:rFonts w:ascii="Times New Roman" w:hAnsi="Times New Roman"/>
          <w:sz w:val="28"/>
          <w:szCs w:val="28"/>
        </w:rPr>
        <w:t>1.Информацию о деятельности главы администрации Новобурасског</w:t>
      </w:r>
      <w:r>
        <w:rPr>
          <w:rFonts w:ascii="Times New Roman" w:hAnsi="Times New Roman"/>
          <w:sz w:val="28"/>
          <w:szCs w:val="28"/>
        </w:rPr>
        <w:t>о муниципального района за 2014</w:t>
      </w:r>
      <w:r w:rsidRPr="008E68E5">
        <w:rPr>
          <w:rFonts w:ascii="Times New Roman" w:hAnsi="Times New Roman"/>
          <w:sz w:val="28"/>
          <w:szCs w:val="28"/>
        </w:rPr>
        <w:t xml:space="preserve"> год принять к св</w:t>
      </w:r>
      <w:r>
        <w:rPr>
          <w:rFonts w:ascii="Times New Roman" w:hAnsi="Times New Roman"/>
          <w:sz w:val="28"/>
          <w:szCs w:val="28"/>
        </w:rPr>
        <w:t xml:space="preserve">едению и признать работу главы </w:t>
      </w:r>
      <w:r w:rsidRPr="008E68E5">
        <w:rPr>
          <w:rFonts w:ascii="Times New Roman" w:hAnsi="Times New Roman"/>
          <w:sz w:val="28"/>
          <w:szCs w:val="28"/>
        </w:rPr>
        <w:t>администрации Новобурасского муниципального района удовлетворительной.</w:t>
      </w:r>
    </w:p>
    <w:p w:rsidR="002C2A78" w:rsidRDefault="002C2A78" w:rsidP="00DC0D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2A78" w:rsidRDefault="002C2A78" w:rsidP="00DC0D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2A78" w:rsidRDefault="002C2A78" w:rsidP="00C74F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C2A78" w:rsidRPr="00C74F2D" w:rsidRDefault="002C2A78" w:rsidP="00C74F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74F2D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2C2A78" w:rsidRPr="00C74F2D" w:rsidRDefault="002C2A78" w:rsidP="00C74F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74F2D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C74F2D">
        <w:rPr>
          <w:rFonts w:ascii="Times New Roman" w:hAnsi="Times New Roman"/>
          <w:b/>
          <w:sz w:val="28"/>
          <w:szCs w:val="28"/>
        </w:rPr>
        <w:tab/>
      </w:r>
      <w:r w:rsidRPr="00C74F2D">
        <w:rPr>
          <w:rFonts w:ascii="Times New Roman" w:hAnsi="Times New Roman"/>
          <w:b/>
          <w:sz w:val="28"/>
          <w:szCs w:val="28"/>
        </w:rPr>
        <w:tab/>
      </w:r>
      <w:r w:rsidRPr="00C74F2D">
        <w:rPr>
          <w:rFonts w:ascii="Times New Roman" w:hAnsi="Times New Roman"/>
          <w:b/>
          <w:sz w:val="28"/>
          <w:szCs w:val="28"/>
        </w:rPr>
        <w:tab/>
      </w:r>
      <w:r w:rsidRPr="00C74F2D">
        <w:rPr>
          <w:rFonts w:ascii="Times New Roman" w:hAnsi="Times New Roman"/>
          <w:b/>
          <w:sz w:val="28"/>
          <w:szCs w:val="28"/>
        </w:rPr>
        <w:tab/>
      </w:r>
      <w:r w:rsidRPr="00C74F2D">
        <w:rPr>
          <w:rFonts w:ascii="Times New Roman" w:hAnsi="Times New Roman"/>
          <w:b/>
          <w:sz w:val="28"/>
          <w:szCs w:val="28"/>
        </w:rPr>
        <w:tab/>
      </w:r>
      <w:r w:rsidRPr="00C74F2D">
        <w:rPr>
          <w:rFonts w:ascii="Times New Roman" w:hAnsi="Times New Roman"/>
          <w:b/>
          <w:sz w:val="28"/>
          <w:szCs w:val="28"/>
        </w:rPr>
        <w:tab/>
      </w:r>
      <w:r w:rsidRPr="00C74F2D">
        <w:rPr>
          <w:rFonts w:ascii="Times New Roman" w:hAnsi="Times New Roman"/>
          <w:b/>
          <w:sz w:val="28"/>
          <w:szCs w:val="28"/>
        </w:rPr>
        <w:tab/>
        <w:t>Ю.И.Батраев</w:t>
      </w:r>
    </w:p>
    <w:p w:rsidR="002C2A78" w:rsidRDefault="002C2A78" w:rsidP="00DC0D47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2C2A78" w:rsidRDefault="002C2A78" w:rsidP="00DC0D47">
      <w:pPr>
        <w:spacing w:after="0"/>
        <w:rPr>
          <w:rFonts w:ascii="Times New Roman" w:hAnsi="Times New Roman"/>
          <w:sz w:val="28"/>
          <w:szCs w:val="28"/>
        </w:rPr>
      </w:pPr>
    </w:p>
    <w:p w:rsidR="002C2A78" w:rsidRDefault="002C2A78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2C2A78" w:rsidRDefault="002C2A78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2C2A78" w:rsidRDefault="002C2A78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2C2A78" w:rsidRDefault="002C2A78" w:rsidP="00F538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2A78" w:rsidRDefault="002C2A78" w:rsidP="00AD0A84">
      <w:pPr>
        <w:spacing w:after="0"/>
        <w:rPr>
          <w:rFonts w:ascii="Times New Roman" w:hAnsi="Times New Roman"/>
          <w:sz w:val="28"/>
          <w:szCs w:val="28"/>
        </w:rPr>
      </w:pPr>
    </w:p>
    <w:p w:rsidR="002C2A78" w:rsidRDefault="002C2A78" w:rsidP="00AD0A84">
      <w:pPr>
        <w:spacing w:after="0"/>
        <w:rPr>
          <w:rFonts w:ascii="Times New Roman" w:hAnsi="Times New Roman"/>
          <w:sz w:val="28"/>
          <w:szCs w:val="28"/>
        </w:rPr>
      </w:pPr>
    </w:p>
    <w:p w:rsidR="002C2A78" w:rsidRDefault="002C2A78" w:rsidP="00AD0A84">
      <w:pPr>
        <w:spacing w:after="0"/>
        <w:rPr>
          <w:rFonts w:ascii="Times New Roman" w:hAnsi="Times New Roman"/>
          <w:sz w:val="28"/>
          <w:szCs w:val="28"/>
        </w:rPr>
      </w:pPr>
    </w:p>
    <w:p w:rsidR="002C2A78" w:rsidRDefault="002C2A78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2C2A78" w:rsidRDefault="002C2A78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2C2A78" w:rsidRDefault="002C2A78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2C2A78" w:rsidRDefault="002C2A78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2C2A78" w:rsidRDefault="002C2A78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2C2A78" w:rsidRDefault="002C2A78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2C2A78" w:rsidRDefault="002C2A78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2C2A78" w:rsidRDefault="002C2A78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2C2A78" w:rsidRDefault="002C2A78" w:rsidP="005E59BA">
      <w:pPr>
        <w:spacing w:after="0"/>
        <w:rPr>
          <w:rFonts w:ascii="Times New Roman" w:hAnsi="Times New Roman"/>
          <w:sz w:val="28"/>
          <w:szCs w:val="28"/>
        </w:rPr>
      </w:pPr>
    </w:p>
    <w:sectPr w:rsidR="002C2A78" w:rsidSect="002D489B">
      <w:pgSz w:w="11906" w:h="16838" w:code="9"/>
      <w:pgMar w:top="425" w:right="675" w:bottom="249" w:left="1015" w:header="720" w:footer="720" w:gutter="0"/>
      <w:cols w:space="720"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42E0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D24DF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84DD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20A3A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9E624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508B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7C94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DA01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ADE9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5E292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52165E2"/>
    <w:multiLevelType w:val="hybridMultilevel"/>
    <w:tmpl w:val="354E4442"/>
    <w:lvl w:ilvl="0" w:tplc="CDA60BF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C4A"/>
    <w:rsid w:val="0002339A"/>
    <w:rsid w:val="0008268A"/>
    <w:rsid w:val="000864AA"/>
    <w:rsid w:val="000B79F5"/>
    <w:rsid w:val="001204E4"/>
    <w:rsid w:val="001442A8"/>
    <w:rsid w:val="0017310C"/>
    <w:rsid w:val="001B5E31"/>
    <w:rsid w:val="001C4C7E"/>
    <w:rsid w:val="001C6BC7"/>
    <w:rsid w:val="001E2A7D"/>
    <w:rsid w:val="001E77C0"/>
    <w:rsid w:val="002326A5"/>
    <w:rsid w:val="002430A4"/>
    <w:rsid w:val="0028255D"/>
    <w:rsid w:val="002C2A78"/>
    <w:rsid w:val="002D36A3"/>
    <w:rsid w:val="002D489B"/>
    <w:rsid w:val="003254B2"/>
    <w:rsid w:val="00326E78"/>
    <w:rsid w:val="003A6174"/>
    <w:rsid w:val="00427473"/>
    <w:rsid w:val="00455D62"/>
    <w:rsid w:val="00491DE6"/>
    <w:rsid w:val="004A0B6F"/>
    <w:rsid w:val="004D53BF"/>
    <w:rsid w:val="0051241E"/>
    <w:rsid w:val="0052089C"/>
    <w:rsid w:val="005E59BA"/>
    <w:rsid w:val="00610F5F"/>
    <w:rsid w:val="0061761F"/>
    <w:rsid w:val="006A6994"/>
    <w:rsid w:val="006A735D"/>
    <w:rsid w:val="006D6B6A"/>
    <w:rsid w:val="00700ED3"/>
    <w:rsid w:val="007100E6"/>
    <w:rsid w:val="007455F9"/>
    <w:rsid w:val="0076337A"/>
    <w:rsid w:val="00763E9F"/>
    <w:rsid w:val="007659E2"/>
    <w:rsid w:val="00766C4A"/>
    <w:rsid w:val="00766EA7"/>
    <w:rsid w:val="007776C9"/>
    <w:rsid w:val="00792A1D"/>
    <w:rsid w:val="00792D65"/>
    <w:rsid w:val="007D789F"/>
    <w:rsid w:val="007E0536"/>
    <w:rsid w:val="007E5DF9"/>
    <w:rsid w:val="007F3C87"/>
    <w:rsid w:val="007F7700"/>
    <w:rsid w:val="00817071"/>
    <w:rsid w:val="00821BA9"/>
    <w:rsid w:val="00832B68"/>
    <w:rsid w:val="00842AF6"/>
    <w:rsid w:val="008C204B"/>
    <w:rsid w:val="008E68E5"/>
    <w:rsid w:val="00915543"/>
    <w:rsid w:val="00936FCD"/>
    <w:rsid w:val="00995E4B"/>
    <w:rsid w:val="009E6E7F"/>
    <w:rsid w:val="009F2B75"/>
    <w:rsid w:val="00A26C78"/>
    <w:rsid w:val="00A80D0C"/>
    <w:rsid w:val="00A9069A"/>
    <w:rsid w:val="00AB1F0B"/>
    <w:rsid w:val="00AB468D"/>
    <w:rsid w:val="00AB75F9"/>
    <w:rsid w:val="00AC1ED1"/>
    <w:rsid w:val="00AD0A84"/>
    <w:rsid w:val="00AE5F4A"/>
    <w:rsid w:val="00B61470"/>
    <w:rsid w:val="00B92C4F"/>
    <w:rsid w:val="00BA7C72"/>
    <w:rsid w:val="00BC4A13"/>
    <w:rsid w:val="00C3504D"/>
    <w:rsid w:val="00C56BAC"/>
    <w:rsid w:val="00C74F2D"/>
    <w:rsid w:val="00CF146E"/>
    <w:rsid w:val="00CF65C0"/>
    <w:rsid w:val="00D657AC"/>
    <w:rsid w:val="00D8110A"/>
    <w:rsid w:val="00DA2218"/>
    <w:rsid w:val="00DA6B92"/>
    <w:rsid w:val="00DC0D47"/>
    <w:rsid w:val="00DF3A4F"/>
    <w:rsid w:val="00E65279"/>
    <w:rsid w:val="00EC0C39"/>
    <w:rsid w:val="00F16219"/>
    <w:rsid w:val="00F26324"/>
    <w:rsid w:val="00F538F4"/>
    <w:rsid w:val="00F55851"/>
    <w:rsid w:val="00FD72D3"/>
    <w:rsid w:val="00FF3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C3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766C4A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66C4A"/>
    <w:rPr>
      <w:rFonts w:ascii="Times New Roman" w:hAnsi="Times New Roman" w:cs="Times New Roman"/>
      <w:sz w:val="20"/>
      <w:szCs w:val="20"/>
    </w:rPr>
  </w:style>
  <w:style w:type="paragraph" w:customStyle="1" w:styleId="ConsTitle">
    <w:name w:val="ConsTitle"/>
    <w:uiPriority w:val="99"/>
    <w:rsid w:val="00766C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1E77C0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1442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92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157</TotalTime>
  <Pages>1</Pages>
  <Words>108</Words>
  <Characters>621</Characters>
  <Application>Microsoft Office Outlook</Application>
  <DocSecurity>0</DocSecurity>
  <Lines>0</Lines>
  <Paragraphs>0</Paragraphs>
  <ScaleCrop>false</ScaleCrop>
  <Company>Администрация Новобурасского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User_MS</cp:lastModifiedBy>
  <cp:revision>29</cp:revision>
  <cp:lastPrinted>2014-12-17T10:24:00Z</cp:lastPrinted>
  <dcterms:created xsi:type="dcterms:W3CDTF">2010-12-13T10:07:00Z</dcterms:created>
  <dcterms:modified xsi:type="dcterms:W3CDTF">2014-12-18T12:09:00Z</dcterms:modified>
</cp:coreProperties>
</file>